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93EC1" w14:textId="77777777" w:rsidR="00E56CEC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PALMERE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459406B" w14:textId="77777777" w:rsidR="00E56CEC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08F53B" w14:textId="77777777" w:rsidR="00E56CEC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B4A04A" w14:textId="77777777" w:rsidR="00E56CEC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Steyning, Sussex,</w:t>
      </w:r>
    </w:p>
    <w:p w14:paraId="0D761825" w14:textId="77777777" w:rsidR="00E56CEC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0688EE14" w14:textId="77777777" w:rsidR="00E56CEC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463ED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19-56)</w:t>
      </w:r>
    </w:p>
    <w:p w14:paraId="4E22364E" w14:textId="77777777" w:rsidR="00E56CEC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8A1B4A" w14:textId="77777777" w:rsidR="00E56CEC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45AE43" w14:textId="77777777" w:rsidR="00E56CEC" w:rsidRPr="009B1036" w:rsidRDefault="00E56CEC" w:rsidP="00E56C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708CD054" w14:textId="5E3B2C03" w:rsidR="00BA00AB" w:rsidRPr="00E56CE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56C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5431E" w14:textId="77777777" w:rsidR="00E56CEC" w:rsidRDefault="00E56CEC" w:rsidP="009139A6">
      <w:r>
        <w:separator/>
      </w:r>
    </w:p>
  </w:endnote>
  <w:endnote w:type="continuationSeparator" w:id="0">
    <w:p w14:paraId="01839333" w14:textId="77777777" w:rsidR="00E56CEC" w:rsidRDefault="00E56C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19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53C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4A9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126B7" w14:textId="77777777" w:rsidR="00E56CEC" w:rsidRDefault="00E56CEC" w:rsidP="009139A6">
      <w:r>
        <w:separator/>
      </w:r>
    </w:p>
  </w:footnote>
  <w:footnote w:type="continuationSeparator" w:id="0">
    <w:p w14:paraId="31BCAB37" w14:textId="77777777" w:rsidR="00E56CEC" w:rsidRDefault="00E56C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74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2B4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39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CE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6CE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EC91D"/>
  <w15:chartTrackingRefBased/>
  <w15:docId w15:val="{3EC9E954-BC14-4284-AEFB-2687787DC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56C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2022-02-26T20:28:00Z</dcterms:created>
  <dcterms:modified xsi:type="dcterms:W3CDTF">2022-02-26T20:29:00Z</dcterms:modified>
</cp:coreProperties>
</file>